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3311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492CBA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492CBA">
              <w:t>января</w:t>
            </w:r>
            <w:r>
              <w:t xml:space="preserve"> 20</w:t>
            </w:r>
            <w:r w:rsidR="00E62846">
              <w:t>2</w:t>
            </w:r>
            <w:r w:rsidR="00492CBA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492CBA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492CBA">
              <w:rPr>
                <w:sz w:val="20"/>
                <w:szCs w:val="20"/>
              </w:rPr>
              <w:t>01.2026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492CBA" w:rsidP="002C41F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C41F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</w:t>
            </w:r>
            <w:r w:rsidR="002C41F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.2026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2C41F4">
            <w:pPr>
              <w:pStyle w:val="ConsPlusNormal"/>
            </w:pPr>
            <w:r>
              <w:t xml:space="preserve">Наименование </w:t>
            </w:r>
            <w:r w:rsidR="002C41F4">
              <w:t>финансового органа</w:t>
            </w:r>
            <w:r>
              <w:t xml:space="preserve"> 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2C41F4" w:rsidP="002C41F4">
            <w:pPr>
              <w:jc w:val="both"/>
            </w:pPr>
            <w:r>
              <w:t>Комитет по финансам</w:t>
            </w:r>
            <w:r w:rsidR="00E62846">
              <w:t xml:space="preserve"> </w:t>
            </w:r>
            <w:proofErr w:type="gramStart"/>
            <w:r w:rsidR="00E62846">
              <w:t>г</w:t>
            </w:r>
            <w:proofErr w:type="gramEnd"/>
            <w:r w:rsidR="00E62846"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Default="00C46B64" w:rsidP="008A4DC3">
            <w:pPr>
              <w:pStyle w:val="ConsPlusNormal"/>
            </w:pPr>
            <w:r>
              <w:rPr>
                <w:sz w:val="20"/>
                <w:szCs w:val="20"/>
              </w:rPr>
              <w:t>Муниципальная программа «</w:t>
            </w:r>
            <w:r w:rsidR="00255E2E" w:rsidRPr="004B3D0E">
              <w:rPr>
                <w:sz w:val="20"/>
                <w:szCs w:val="20"/>
              </w:rPr>
              <w:t>Развитие культуры города Рубцовска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255E2E" w:rsidP="00255E2E">
            <w:pPr>
              <w:pStyle w:val="ConsPlusNormal"/>
            </w:pPr>
            <w:r w:rsidRPr="004B3D0E">
              <w:rPr>
                <w:sz w:val="20"/>
                <w:szCs w:val="20"/>
              </w:rPr>
              <w:t>057080128000Р605</w:t>
            </w:r>
            <w:r>
              <w:rPr>
                <w:sz w:val="20"/>
                <w:szCs w:val="20"/>
              </w:rPr>
              <w:t>6</w:t>
            </w:r>
            <w:r w:rsidRPr="004B3D0E">
              <w:rPr>
                <w:sz w:val="20"/>
                <w:szCs w:val="20"/>
              </w:rPr>
              <w:t>612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E2E" w:rsidRPr="00F03049" w:rsidRDefault="00255E2E" w:rsidP="00255E2E">
            <w:pPr>
              <w:pStyle w:val="ConsPlusNormal"/>
              <w:ind w:left="397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Проведение культурно-массовых мероприятий</w:t>
            </w:r>
          </w:p>
          <w:p w:rsidR="00E62846" w:rsidRDefault="00E62846" w:rsidP="00255E2E">
            <w:pPr>
              <w:pStyle w:val="ConsPlusNormal"/>
              <w:ind w:left="397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255E2E" w:rsidP="008A4DC3">
            <w:pPr>
              <w:pStyle w:val="ConsPlusNormal"/>
            </w:pPr>
            <w:r w:rsidRPr="009274E4">
              <w:rPr>
                <w:sz w:val="20"/>
                <w:szCs w:val="20"/>
              </w:rPr>
              <w:t>28000Р605</w:t>
            </w:r>
            <w:r>
              <w:rPr>
                <w:sz w:val="20"/>
                <w:szCs w:val="20"/>
              </w:rPr>
              <w:t>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6750B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891"/>
            <w:bookmarkEnd w:id="1"/>
            <w:r w:rsidRPr="00631B09">
              <w:rPr>
                <w:sz w:val="24"/>
                <w:szCs w:val="24"/>
              </w:rPr>
              <w:t>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92CBA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2" w:name="P894"/>
            <w:bookmarkEnd w:id="2"/>
            <w:r w:rsidRPr="00631B09">
              <w:rPr>
                <w:sz w:val="24"/>
                <w:szCs w:val="24"/>
              </w:rPr>
              <w:t>1.1.1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92CBA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3" w:name="P900"/>
            <w:bookmarkEnd w:id="3"/>
            <w:r w:rsidRPr="00631B09">
              <w:rPr>
                <w:sz w:val="24"/>
                <w:szCs w:val="24"/>
              </w:rPr>
              <w:t>1.1.3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4" w:name="P903"/>
            <w:bookmarkEnd w:id="4"/>
            <w:r w:rsidRPr="00631B09">
              <w:rPr>
                <w:sz w:val="24"/>
                <w:szCs w:val="24"/>
              </w:rPr>
              <w:t>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492CBA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5" w:name="P906"/>
            <w:bookmarkEnd w:id="5"/>
            <w:r w:rsidRPr="00631B09">
              <w:rPr>
                <w:sz w:val="24"/>
                <w:szCs w:val="24"/>
              </w:rPr>
              <w:t>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6" w:name="P909"/>
            <w:bookmarkEnd w:id="6"/>
            <w:r w:rsidRPr="00631B09">
              <w:rPr>
                <w:sz w:val="24"/>
                <w:szCs w:val="24"/>
              </w:rPr>
              <w:t>1.3.1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7" w:name="P912"/>
            <w:bookmarkEnd w:id="7"/>
            <w:r w:rsidRPr="00631B09">
              <w:rPr>
                <w:sz w:val="24"/>
                <w:szCs w:val="24"/>
              </w:rPr>
              <w:t>1.3.2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8" w:name="P915"/>
            <w:bookmarkEnd w:id="8"/>
            <w:r w:rsidRPr="00631B09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492CBA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9" w:name="P918"/>
            <w:bookmarkEnd w:id="9"/>
            <w:r w:rsidRPr="00631B09">
              <w:rPr>
                <w:sz w:val="24"/>
                <w:szCs w:val="24"/>
              </w:rPr>
              <w:t>1.4.1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92CBA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0" w:name="P921"/>
            <w:bookmarkEnd w:id="10"/>
            <w:r w:rsidRPr="00631B09">
              <w:rPr>
                <w:sz w:val="24"/>
                <w:szCs w:val="24"/>
              </w:rPr>
              <w:t>1.4.2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11" w:name="P964"/>
      <w:bookmarkEnd w:id="11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4"/>
        <w:gridCol w:w="924"/>
        <w:gridCol w:w="924"/>
        <w:gridCol w:w="923"/>
        <w:gridCol w:w="841"/>
        <w:gridCol w:w="446"/>
        <w:gridCol w:w="721"/>
        <w:gridCol w:w="777"/>
        <w:gridCol w:w="721"/>
        <w:gridCol w:w="777"/>
        <w:gridCol w:w="777"/>
        <w:gridCol w:w="810"/>
        <w:gridCol w:w="656"/>
        <w:gridCol w:w="1357"/>
        <w:gridCol w:w="956"/>
        <w:gridCol w:w="1102"/>
        <w:gridCol w:w="804"/>
        <w:gridCol w:w="804"/>
      </w:tblGrid>
      <w:tr w:rsidR="004C22C2" w:rsidRPr="007F09D2" w:rsidTr="00255E2E">
        <w:tc>
          <w:tcPr>
            <w:tcW w:w="94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8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8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1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5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0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C52BA6" w:rsidRPr="007F09D2" w:rsidTr="00255E2E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7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1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5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0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C52BA6" w:rsidRPr="007F09D2" w:rsidTr="00255E2E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C52BA6" w:rsidRPr="007F09D2" w:rsidTr="00255E2E">
        <w:tc>
          <w:tcPr>
            <w:tcW w:w="94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992"/>
            <w:bookmarkEnd w:id="12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993"/>
            <w:bookmarkEnd w:id="13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996"/>
            <w:bookmarkEnd w:id="14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997"/>
            <w:bookmarkEnd w:id="15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998"/>
            <w:bookmarkEnd w:id="16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999"/>
            <w:bookmarkEnd w:id="17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0"/>
            <w:bookmarkEnd w:id="18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9" w:name="P1001"/>
            <w:bookmarkEnd w:id="19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0" w:name="P1002"/>
            <w:bookmarkEnd w:id="20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1" w:name="P1003"/>
            <w:bookmarkEnd w:id="21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2" w:name="P1004"/>
            <w:bookmarkEnd w:id="22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5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3" w:name="P1005"/>
            <w:bookmarkEnd w:id="23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4" w:name="P1006"/>
            <w:bookmarkEnd w:id="24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0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5" w:name="P1007"/>
            <w:bookmarkEnd w:id="25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6" w:name="P1008"/>
            <w:bookmarkEnd w:id="26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7" w:name="P1009"/>
            <w:bookmarkEnd w:id="27"/>
            <w:r w:rsidRPr="007F09D2">
              <w:rPr>
                <w:sz w:val="20"/>
                <w:szCs w:val="20"/>
              </w:rPr>
              <w:t>18</w:t>
            </w:r>
          </w:p>
        </w:tc>
      </w:tr>
      <w:tr w:rsidR="00492CBA" w:rsidRPr="007F09D2" w:rsidTr="00255E2E">
        <w:tc>
          <w:tcPr>
            <w:tcW w:w="1868" w:type="dxa"/>
            <w:gridSpan w:val="2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</w:tr>
      <w:tr w:rsidR="00492CBA" w:rsidRPr="007F09D2" w:rsidTr="00255E2E">
        <w:tc>
          <w:tcPr>
            <w:tcW w:w="944" w:type="dxa"/>
            <w:vMerge w:val="restart"/>
            <w:vAlign w:val="center"/>
          </w:tcPr>
          <w:p w:rsidR="00492CBA" w:rsidRPr="007F09D2" w:rsidRDefault="00492CBA" w:rsidP="004C22C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МБУК «Краеведческий музей»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Рубцовска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FA1B34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154707,20</w:t>
            </w:r>
          </w:p>
        </w:tc>
      </w:tr>
      <w:tr w:rsidR="00492CBA" w:rsidRPr="007F09D2" w:rsidTr="00255E2E"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31.03.2025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C52BA6">
        <w:trPr>
          <w:trHeight w:val="2718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C52BA6">
        <w:trPr>
          <w:trHeight w:val="2122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4161B9">
        <w:trPr>
          <w:trHeight w:val="488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</w:t>
            </w:r>
            <w:r>
              <w:rPr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КТ-0000000004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B93" w:rsidRDefault="00D93B93">
      <w:r>
        <w:separator/>
      </w:r>
    </w:p>
  </w:endnote>
  <w:endnote w:type="continuationSeparator" w:id="0">
    <w:p w:rsidR="00D93B93" w:rsidRDefault="00D93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66DF9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B93" w:rsidRDefault="00D93B93">
      <w:r>
        <w:separator/>
      </w:r>
    </w:p>
  </w:footnote>
  <w:footnote w:type="continuationSeparator" w:id="0">
    <w:p w:rsidR="00D93B93" w:rsidRDefault="00D93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66DF9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066DF9">
    <w:pPr>
      <w:pStyle w:val="a5"/>
      <w:jc w:val="right"/>
    </w:pPr>
    <w:fldSimple w:instr=" PAGE   \* MERGEFORMAT ">
      <w:r w:rsidR="002C41F4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66DF9"/>
    <w:rsid w:val="00074368"/>
    <w:rsid w:val="00074EBE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5E2E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C41F4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4056"/>
    <w:rsid w:val="00365321"/>
    <w:rsid w:val="00365963"/>
    <w:rsid w:val="00365BA8"/>
    <w:rsid w:val="00367C8F"/>
    <w:rsid w:val="0037285F"/>
    <w:rsid w:val="00372BAA"/>
    <w:rsid w:val="003740AA"/>
    <w:rsid w:val="00377A36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3613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67414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2CBA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4698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82A87"/>
    <w:rsid w:val="005853DF"/>
    <w:rsid w:val="00585C35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50B3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35301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2308"/>
    <w:rsid w:val="0097363D"/>
    <w:rsid w:val="00974564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1DE3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46B64"/>
    <w:rsid w:val="00C50F84"/>
    <w:rsid w:val="00C5299C"/>
    <w:rsid w:val="00C52BA6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0E68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41A9"/>
    <w:rsid w:val="00CF5849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2B60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1FA1"/>
    <w:rsid w:val="00D82EF6"/>
    <w:rsid w:val="00D90079"/>
    <w:rsid w:val="00D93B93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93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A977E-3253-4D17-BBD4-9A7F8B34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72</TotalTime>
  <Pages>6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5431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8</cp:revision>
  <cp:lastPrinted>2025-02-07T06:18:00Z</cp:lastPrinted>
  <dcterms:created xsi:type="dcterms:W3CDTF">2025-04-18T04:14:00Z</dcterms:created>
  <dcterms:modified xsi:type="dcterms:W3CDTF">2026-02-11T09:13:00Z</dcterms:modified>
</cp:coreProperties>
</file>